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180915DF" w14:textId="77777777" w:rsidTr="00B43C31">
        <w:tc>
          <w:tcPr>
            <w:tcW w:w="5000" w:type="pct"/>
            <w:shd w:val="clear" w:color="auto" w:fill="auto"/>
          </w:tcPr>
          <w:p w14:paraId="72328AF0" w14:textId="77777777" w:rsidR="005F2928" w:rsidRDefault="00113928" w:rsidP="0041298F">
            <w:pPr>
              <w:pStyle w:val="Picture"/>
            </w:pPr>
            <w:r>
              <w:pict w14:anchorId="0B4D1DA4">
                <v:shape id="_x0000_i1027" type="#_x0000_t75" style="width:6in;height:33.3pt">
                  <v:imagedata r:id="rId7" o:title="" croptop="7373f" cropbottom="21299f"/>
                </v:shape>
              </w:pict>
            </w:r>
          </w:p>
        </w:tc>
      </w:tr>
    </w:tbl>
    <w:p w14:paraId="2F98C914" w14:textId="77777777" w:rsidR="002C5E76" w:rsidRPr="0041298F" w:rsidRDefault="00113928" w:rsidP="002C5E76">
      <w:pPr>
        <w:pStyle w:val="FFSHeading"/>
      </w:pPr>
      <w:r>
        <w:pict w14:anchorId="2876E184">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393501">
        <w:t>2.1.6 Ingredient Swap</w:t>
      </w:r>
    </w:p>
    <w:p w14:paraId="1366DF88" w14:textId="77777777" w:rsidR="002C5E76" w:rsidRDefault="002C5E76" w:rsidP="002C5E76"/>
    <w:p w14:paraId="6C9A2105" w14:textId="77777777" w:rsidR="002C5E76" w:rsidRDefault="002C5E76" w:rsidP="002C5E76">
      <w:pPr>
        <w:pStyle w:val="ActivitySection"/>
      </w:pPr>
      <w:r>
        <w:t>Purpose</w:t>
      </w:r>
    </w:p>
    <w:p w14:paraId="6FF1BAFE" w14:textId="77777777" w:rsidR="00DE3E75" w:rsidRDefault="00130CC6" w:rsidP="00DE3E75">
      <w:pPr>
        <w:pStyle w:val="ActivityBody"/>
      </w:pPr>
      <w:r>
        <w:t>Have you ever tried to cook</w:t>
      </w:r>
      <w:r w:rsidR="00DE3E75">
        <w:t xml:space="preserve"> something at home only to discover you were missing a key ingredient? What if you could substitute other ingredients and still get similar results with the final product? Food scientists continually think of ways to improve sensory characteristics of food products. One way to improve sensory characteristics is to substitute ingredients that would affect the final product.</w:t>
      </w:r>
    </w:p>
    <w:p w14:paraId="279F9DFB" w14:textId="77777777" w:rsidR="00DE3E75" w:rsidRPr="00BF557E" w:rsidRDefault="00DE3E75" w:rsidP="00DE3E75"/>
    <w:p w14:paraId="317C7BD4" w14:textId="77777777" w:rsidR="002C5E76" w:rsidRDefault="00DE3E75" w:rsidP="00DE3E75">
      <w:pPr>
        <w:pStyle w:val="ActivityBody"/>
      </w:pPr>
      <w:r>
        <w:t xml:space="preserve">As you learned in </w:t>
      </w:r>
      <w:r w:rsidRPr="00BF557E">
        <w:rPr>
          <w:rStyle w:val="Italic"/>
        </w:rPr>
        <w:t>Activity 2.1.5 Functioning Ingredients,</w:t>
      </w:r>
      <w:r>
        <w:rPr>
          <w:rStyle w:val="Italic"/>
        </w:rPr>
        <w:t xml:space="preserve"> </w:t>
      </w:r>
      <w:r>
        <w:t>some ingredients may accomplish the same task in the product you are developing. Which ingredients can you substitute to improve a food product, make the product less expensive, and/or make a food product healthier? When making decisions on substitutions, the key is to improve the food product, not detract from the initial taste or quality.</w:t>
      </w:r>
    </w:p>
    <w:p w14:paraId="0FA73F19" w14:textId="77777777" w:rsidR="003B0686" w:rsidRPr="00210996" w:rsidRDefault="003B0686" w:rsidP="002C5E76"/>
    <w:p w14:paraId="1E2C55B6"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10619AB8" w14:textId="77777777" w:rsidTr="002C5E76">
        <w:tc>
          <w:tcPr>
            <w:tcW w:w="5499" w:type="dxa"/>
          </w:tcPr>
          <w:p w14:paraId="25E0E05D" w14:textId="77777777" w:rsidR="002C5E76" w:rsidRDefault="002C5E76" w:rsidP="00BE7183">
            <w:pPr>
              <w:pStyle w:val="ActivityBodyBold"/>
            </w:pPr>
            <w:r>
              <w:t xml:space="preserve">Per </w:t>
            </w:r>
            <w:r w:rsidR="003B0686">
              <w:t>g</w:t>
            </w:r>
            <w:r>
              <w:t>roup</w:t>
            </w:r>
            <w:r w:rsidR="00130CC6">
              <w:t xml:space="preserve"> of four students</w:t>
            </w:r>
            <w:r>
              <w:t>:</w:t>
            </w:r>
          </w:p>
          <w:p w14:paraId="3F0C20EF" w14:textId="77777777" w:rsidR="00DE3E75" w:rsidRDefault="00DE3E75" w:rsidP="00DE3E75">
            <w:pPr>
              <w:pStyle w:val="Activitybullet"/>
            </w:pPr>
            <w:r>
              <w:t>2 mixing bowls</w:t>
            </w:r>
          </w:p>
          <w:p w14:paraId="4F583FCC" w14:textId="22D57C04" w:rsidR="00DE3E75" w:rsidRDefault="00DE3E75" w:rsidP="00130CC6">
            <w:pPr>
              <w:pStyle w:val="Activitybullet"/>
            </w:pPr>
            <w:r>
              <w:t>Weigh dish</w:t>
            </w:r>
          </w:p>
          <w:p w14:paraId="07946030" w14:textId="77777777" w:rsidR="00DE3E75" w:rsidRDefault="00DE3E75" w:rsidP="00DE3E75">
            <w:pPr>
              <w:pStyle w:val="Activitybullet"/>
            </w:pPr>
            <w:r>
              <w:t>Electric mixer</w:t>
            </w:r>
          </w:p>
          <w:p w14:paraId="623AB434" w14:textId="77777777" w:rsidR="00DE3E75" w:rsidRDefault="00DE3E75" w:rsidP="00DE3E75">
            <w:pPr>
              <w:pStyle w:val="Activitybullet"/>
            </w:pPr>
            <w:r>
              <w:t>2 cookie sheets</w:t>
            </w:r>
          </w:p>
          <w:p w14:paraId="01201386" w14:textId="77777777" w:rsidR="00DE3E75" w:rsidRDefault="00DE3E75" w:rsidP="00DE3E75">
            <w:pPr>
              <w:pStyle w:val="Activitybullet"/>
            </w:pPr>
            <w:r>
              <w:t>Spatula</w:t>
            </w:r>
          </w:p>
          <w:p w14:paraId="4699ACFC" w14:textId="77777777" w:rsidR="00DE3E75" w:rsidRDefault="00DE3E75" w:rsidP="00DE3E75">
            <w:pPr>
              <w:pStyle w:val="Activitybullet"/>
            </w:pPr>
            <w:r>
              <w:t>Cooling rack</w:t>
            </w:r>
          </w:p>
          <w:p w14:paraId="108E06F5" w14:textId="66853C72" w:rsidR="00DE3E75" w:rsidRDefault="00E50E20" w:rsidP="00DE3E75">
            <w:pPr>
              <w:pStyle w:val="Activitybullet"/>
            </w:pPr>
            <w:r>
              <w:t>H</w:t>
            </w:r>
            <w:r w:rsidR="00DE3E75">
              <w:t>ot pad</w:t>
            </w:r>
          </w:p>
          <w:p w14:paraId="33ADA7EA" w14:textId="77777777" w:rsidR="00DE3E75" w:rsidRDefault="00DE3E75" w:rsidP="00DE3E75">
            <w:pPr>
              <w:pStyle w:val="Activitybullet"/>
            </w:pPr>
            <w:r>
              <w:t>All-purpose flour</w:t>
            </w:r>
          </w:p>
          <w:p w14:paraId="280F9DB7" w14:textId="77777777" w:rsidR="002C5E76" w:rsidRDefault="00DE3E75" w:rsidP="00DE3E75">
            <w:pPr>
              <w:pStyle w:val="Activitybullet"/>
            </w:pPr>
            <w:r>
              <w:t>Baking soda</w:t>
            </w:r>
          </w:p>
          <w:p w14:paraId="7A2249EC" w14:textId="5345F330" w:rsidR="00130CC6" w:rsidRDefault="00130CC6" w:rsidP="00C94E10">
            <w:pPr>
              <w:pStyle w:val="Activitybullet"/>
            </w:pPr>
            <w:r>
              <w:t xml:space="preserve">Electronic </w:t>
            </w:r>
            <w:r w:rsidR="00C94E10">
              <w:t>balance</w:t>
            </w:r>
          </w:p>
        </w:tc>
        <w:tc>
          <w:tcPr>
            <w:tcW w:w="5499" w:type="dxa"/>
          </w:tcPr>
          <w:p w14:paraId="107AD7C7" w14:textId="77777777" w:rsidR="002C5E76" w:rsidRDefault="002C5E76" w:rsidP="00BE7183">
            <w:pPr>
              <w:pStyle w:val="ActivityBodyBold"/>
            </w:pPr>
          </w:p>
          <w:p w14:paraId="53B49647" w14:textId="77777777" w:rsidR="00DE3E75" w:rsidRDefault="00DE3E75" w:rsidP="00DE3E75">
            <w:pPr>
              <w:pStyle w:val="Activitybullet"/>
            </w:pPr>
            <w:r>
              <w:t>Granulated sugar</w:t>
            </w:r>
          </w:p>
          <w:p w14:paraId="51F60958" w14:textId="77777777" w:rsidR="00DE3E75" w:rsidRDefault="00DE3E75" w:rsidP="00DE3E75">
            <w:pPr>
              <w:pStyle w:val="Activitybullet"/>
            </w:pPr>
            <w:r>
              <w:t>Packed brown sugar</w:t>
            </w:r>
          </w:p>
          <w:p w14:paraId="66D14FDB" w14:textId="77777777" w:rsidR="00DE3E75" w:rsidRDefault="00130CC6" w:rsidP="00DE3E75">
            <w:pPr>
              <w:pStyle w:val="Activitybullet"/>
            </w:pPr>
            <w:r>
              <w:t>Egg substitute</w:t>
            </w:r>
          </w:p>
          <w:p w14:paraId="06F16B10" w14:textId="77777777" w:rsidR="00DE3E75" w:rsidRDefault="00DE3E75" w:rsidP="00DE3E75">
            <w:pPr>
              <w:pStyle w:val="Activitybullet"/>
            </w:pPr>
            <w:r>
              <w:t>Butter, softened</w:t>
            </w:r>
          </w:p>
          <w:p w14:paraId="76A50ADE" w14:textId="77777777" w:rsidR="00DE3E75" w:rsidRDefault="00DE3E75" w:rsidP="00DE3E75">
            <w:pPr>
              <w:pStyle w:val="Activitybullet"/>
            </w:pPr>
            <w:r>
              <w:t>Salt</w:t>
            </w:r>
          </w:p>
          <w:p w14:paraId="349EE07C" w14:textId="77777777" w:rsidR="00DE3E75" w:rsidRDefault="00DE3E75" w:rsidP="00130CC6">
            <w:pPr>
              <w:pStyle w:val="Activitybullet"/>
            </w:pPr>
            <w:r>
              <w:t>Vanilla extract</w:t>
            </w:r>
          </w:p>
          <w:p w14:paraId="4E16B602" w14:textId="77777777" w:rsidR="00DE3E75" w:rsidRDefault="00DE3E75" w:rsidP="00DE3E75">
            <w:pPr>
              <w:pStyle w:val="Activitybullet"/>
            </w:pPr>
            <w:r>
              <w:t>Spoon</w:t>
            </w:r>
          </w:p>
          <w:p w14:paraId="58515712" w14:textId="77777777" w:rsidR="00DE3E75" w:rsidRDefault="00DE3E75" w:rsidP="00DE3E75">
            <w:pPr>
              <w:pStyle w:val="Activitybullet"/>
            </w:pPr>
            <w:r>
              <w:t>Paper plate</w:t>
            </w:r>
          </w:p>
          <w:p w14:paraId="43864067" w14:textId="77777777" w:rsidR="002C5E76" w:rsidRDefault="00DE3E75" w:rsidP="00DE3E75">
            <w:pPr>
              <w:pStyle w:val="Activitybullet"/>
            </w:pPr>
            <w:r>
              <w:t>8.5”x11” plain paper</w:t>
            </w:r>
          </w:p>
        </w:tc>
      </w:tr>
      <w:tr w:rsidR="00DE3E75" w14:paraId="43A3848B" w14:textId="77777777" w:rsidTr="002C5E76">
        <w:tc>
          <w:tcPr>
            <w:tcW w:w="5499" w:type="dxa"/>
          </w:tcPr>
          <w:p w14:paraId="0B793C85" w14:textId="77777777" w:rsidR="00DE3E75" w:rsidRDefault="00DE3E75" w:rsidP="00BE7183">
            <w:pPr>
              <w:pStyle w:val="ActivityBodyBold"/>
            </w:pPr>
            <w:r>
              <w:t>Per class:</w:t>
            </w:r>
          </w:p>
          <w:p w14:paraId="45136C38" w14:textId="77777777" w:rsidR="00DE3E75" w:rsidRDefault="00DE3E75" w:rsidP="00DE3E75">
            <w:pPr>
              <w:pStyle w:val="Activitybullet"/>
            </w:pPr>
            <w:r>
              <w:t>Substitute ingredients as provided by the teacher</w:t>
            </w:r>
          </w:p>
        </w:tc>
        <w:tc>
          <w:tcPr>
            <w:tcW w:w="5499" w:type="dxa"/>
          </w:tcPr>
          <w:p w14:paraId="152B7923" w14:textId="77777777" w:rsidR="00DE3E75" w:rsidRDefault="00DE3E75" w:rsidP="00BE7183">
            <w:pPr>
              <w:pStyle w:val="ActivityBodyBold"/>
            </w:pPr>
            <w:r>
              <w:t>Per student:</w:t>
            </w:r>
          </w:p>
          <w:p w14:paraId="3FD2F08F" w14:textId="77777777" w:rsidR="00130CC6" w:rsidRDefault="00130CC6" w:rsidP="00DE3E75">
            <w:pPr>
              <w:pStyle w:val="Activitybullet"/>
            </w:pPr>
            <w:r>
              <w:t>Lab Coat</w:t>
            </w:r>
          </w:p>
          <w:p w14:paraId="1A63644F" w14:textId="77777777" w:rsidR="00130CC6" w:rsidRDefault="00130CC6" w:rsidP="00DE3E75">
            <w:pPr>
              <w:pStyle w:val="Activitybullet"/>
            </w:pPr>
            <w:r>
              <w:t>Hairnet</w:t>
            </w:r>
          </w:p>
          <w:p w14:paraId="720BF3AD" w14:textId="77777777" w:rsidR="00DE3E75" w:rsidRDefault="00DE3E75" w:rsidP="00DE3E75">
            <w:pPr>
              <w:pStyle w:val="Activitybullet"/>
            </w:pPr>
            <w:r>
              <w:t>Pen</w:t>
            </w:r>
          </w:p>
          <w:p w14:paraId="4F9030E7" w14:textId="77777777" w:rsidR="00DE3E75" w:rsidRDefault="00DE3E75" w:rsidP="00DE3E75">
            <w:pPr>
              <w:pStyle w:val="Activitybullet"/>
              <w:rPr>
                <w:rStyle w:val="Italic"/>
              </w:rPr>
            </w:pPr>
            <w:r w:rsidRPr="00617FB3">
              <w:rPr>
                <w:rStyle w:val="Italic"/>
              </w:rPr>
              <w:t>Agriscience Notebook</w:t>
            </w:r>
          </w:p>
          <w:p w14:paraId="69B0EDE6" w14:textId="77777777" w:rsidR="00DE3E75" w:rsidRDefault="00DE3E75" w:rsidP="00DE3E75">
            <w:pPr>
              <w:pStyle w:val="Activitybullet"/>
            </w:pPr>
            <w:r>
              <w:rPr>
                <w:rStyle w:val="Italic"/>
              </w:rPr>
              <w:t>Laboratory Notebook</w:t>
            </w:r>
          </w:p>
        </w:tc>
      </w:tr>
    </w:tbl>
    <w:p w14:paraId="7320A93A" w14:textId="77777777" w:rsidR="002C5E76" w:rsidRDefault="002C5E76" w:rsidP="002C5E76"/>
    <w:p w14:paraId="47090304" w14:textId="77777777" w:rsidR="002C5E76" w:rsidRDefault="002C5E76" w:rsidP="002C5E76">
      <w:pPr>
        <w:pStyle w:val="ActivitySection"/>
      </w:pPr>
      <w:r>
        <w:t>Procedure</w:t>
      </w:r>
    </w:p>
    <w:p w14:paraId="3FC58E7D" w14:textId="57739175" w:rsidR="00DE3E75" w:rsidRDefault="00DE3E75" w:rsidP="00DE3E75">
      <w:pPr>
        <w:pStyle w:val="ActivityBody"/>
      </w:pPr>
      <w:r>
        <w:t>In this activity, your teacher will assign you to a group of four. Your group will be assigned an ingredient in a recipe for chocolate chip cookies. The ingredient will be an ingredient you can manipulate. Your group will research the ingredient to determine what substitutions are available.</w:t>
      </w:r>
      <w:r w:rsidR="00B724C7">
        <w:t xml:space="preserve"> For sensory purposes DO NOT include semi-sweet chocolate morsels</w:t>
      </w:r>
      <w:r w:rsidR="00763B83">
        <w:t xml:space="preserve"> in the cookie recipe</w:t>
      </w:r>
      <w:r w:rsidR="00B724C7">
        <w:t>.</w:t>
      </w:r>
    </w:p>
    <w:p w14:paraId="18F829AE" w14:textId="77777777" w:rsidR="00B724C7" w:rsidRDefault="00B724C7" w:rsidP="00DE3E75">
      <w:pPr>
        <w:sectPr w:rsidR="00B724C7"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tbl>
      <w:tblPr>
        <w:tblW w:w="9720" w:type="dxa"/>
        <w:tblInd w:w="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70"/>
        <w:gridCol w:w="4950"/>
      </w:tblGrid>
      <w:tr w:rsidR="00DE3E75" w14:paraId="154D7F98" w14:textId="77777777" w:rsidTr="00DD5F65">
        <w:trPr>
          <w:trHeight w:val="323"/>
        </w:trPr>
        <w:tc>
          <w:tcPr>
            <w:tcW w:w="9720" w:type="dxa"/>
            <w:gridSpan w:val="2"/>
            <w:shd w:val="clear" w:color="auto" w:fill="auto"/>
          </w:tcPr>
          <w:p w14:paraId="2196126C" w14:textId="77777777" w:rsidR="00DE3E75" w:rsidRPr="005D2130" w:rsidRDefault="00DE3E75" w:rsidP="00FD0067">
            <w:pPr>
              <w:rPr>
                <w:rStyle w:val="KeyTermItalic"/>
              </w:rPr>
            </w:pPr>
            <w:r w:rsidRPr="005D2130">
              <w:rPr>
                <w:rStyle w:val="KeyTermItalic"/>
              </w:rPr>
              <w:lastRenderedPageBreak/>
              <w:t>Chocolate Chip Cookies</w:t>
            </w:r>
          </w:p>
        </w:tc>
      </w:tr>
      <w:tr w:rsidR="00DE3E75" w14:paraId="1EBF7E41" w14:textId="77777777" w:rsidTr="00DD5F65">
        <w:tc>
          <w:tcPr>
            <w:tcW w:w="4770" w:type="dxa"/>
            <w:shd w:val="clear" w:color="auto" w:fill="auto"/>
          </w:tcPr>
          <w:p w14:paraId="5924B333" w14:textId="77777777" w:rsidR="00DE3E75" w:rsidRPr="007059D2" w:rsidRDefault="00B724C7" w:rsidP="00FD0067">
            <w:pPr>
              <w:rPr>
                <w:rStyle w:val="Bold"/>
              </w:rPr>
            </w:pPr>
            <w:r>
              <w:rPr>
                <w:rStyle w:val="Bold"/>
              </w:rPr>
              <w:t>Ingredients</w:t>
            </w:r>
          </w:p>
        </w:tc>
        <w:tc>
          <w:tcPr>
            <w:tcW w:w="4950" w:type="dxa"/>
            <w:shd w:val="clear" w:color="auto" w:fill="auto"/>
          </w:tcPr>
          <w:p w14:paraId="6FFB8237" w14:textId="77777777" w:rsidR="00DE3E75" w:rsidRPr="007059D2" w:rsidRDefault="00B724C7" w:rsidP="00FD0067">
            <w:pPr>
              <w:rPr>
                <w:rStyle w:val="Bold"/>
              </w:rPr>
            </w:pPr>
            <w:r>
              <w:rPr>
                <w:rStyle w:val="Bold"/>
              </w:rPr>
              <w:t>Preparation</w:t>
            </w:r>
          </w:p>
        </w:tc>
      </w:tr>
      <w:tr w:rsidR="00DE3E75" w14:paraId="53B1ACF1" w14:textId="77777777" w:rsidTr="00DD5F65">
        <w:trPr>
          <w:trHeight w:val="289"/>
        </w:trPr>
        <w:tc>
          <w:tcPr>
            <w:tcW w:w="4770" w:type="dxa"/>
            <w:shd w:val="clear" w:color="auto" w:fill="auto"/>
          </w:tcPr>
          <w:p w14:paraId="335B4A46" w14:textId="77777777" w:rsidR="00DE3E75" w:rsidRDefault="00B724C7" w:rsidP="00FD0067">
            <w:pPr>
              <w:pStyle w:val="MatrixBullets"/>
            </w:pPr>
            <w:r>
              <w:t>337.5</w:t>
            </w:r>
            <w:r w:rsidR="00DE3E75">
              <w:t>g all-purpose flour</w:t>
            </w:r>
          </w:p>
        </w:tc>
        <w:tc>
          <w:tcPr>
            <w:tcW w:w="4950" w:type="dxa"/>
            <w:vMerge w:val="restart"/>
            <w:shd w:val="clear" w:color="auto" w:fill="auto"/>
          </w:tcPr>
          <w:p w14:paraId="503D1DEB" w14:textId="77777777" w:rsidR="00DE3E75" w:rsidRPr="00277D6F" w:rsidRDefault="00DE3E75" w:rsidP="00FD0067">
            <w:r>
              <w:t>Preheat oven to 375</w:t>
            </w:r>
            <w:r w:rsidRPr="00DD5F65">
              <w:rPr>
                <w:rFonts w:cs="Arial"/>
                <w:vertAlign w:val="superscript"/>
              </w:rPr>
              <w:t>◦</w:t>
            </w:r>
            <w:r>
              <w:t>F (191</w:t>
            </w:r>
            <w:r w:rsidRPr="00DD5F65">
              <w:rPr>
                <w:rFonts w:cs="Arial"/>
                <w:vertAlign w:val="superscript"/>
              </w:rPr>
              <w:t>◦</w:t>
            </w:r>
            <w:r w:rsidRPr="00DD5F65">
              <w:rPr>
                <w:rFonts w:cs="Arial"/>
              </w:rPr>
              <w:t>C). In one mixing bowl, c</w:t>
            </w:r>
            <w:r>
              <w:t xml:space="preserve">ombine flour, baking soda, and salt. In the other mixing bowl, beat butter, sugar, brown sugar and vanilla extract until creamy. Add eggs one at a time while beating the wet mixture. Gradually beat in flour mixture. </w:t>
            </w:r>
            <w:r w:rsidRPr="00DD5F65">
              <w:rPr>
                <w:strike/>
              </w:rPr>
              <w:t>Stir in morsels</w:t>
            </w:r>
            <w:r>
              <w:t>. Drop cookie batter by rounded tablespoon onto ungreased cookie sheet. Bake 9-11 minutes</w:t>
            </w:r>
          </w:p>
        </w:tc>
      </w:tr>
      <w:tr w:rsidR="00DE3E75" w14:paraId="1427C159" w14:textId="77777777" w:rsidTr="00DD5F65">
        <w:trPr>
          <w:trHeight w:val="289"/>
        </w:trPr>
        <w:tc>
          <w:tcPr>
            <w:tcW w:w="4770" w:type="dxa"/>
            <w:shd w:val="clear" w:color="auto" w:fill="auto"/>
          </w:tcPr>
          <w:p w14:paraId="62447AF5" w14:textId="77777777" w:rsidR="00DE3E75" w:rsidRDefault="00B724C7" w:rsidP="00FD0067">
            <w:pPr>
              <w:pStyle w:val="MatrixBullets"/>
            </w:pPr>
            <w:r>
              <w:t>6</w:t>
            </w:r>
            <w:r w:rsidR="00DE3E75">
              <w:t>g baking soda</w:t>
            </w:r>
          </w:p>
        </w:tc>
        <w:tc>
          <w:tcPr>
            <w:tcW w:w="4950" w:type="dxa"/>
            <w:vMerge/>
            <w:shd w:val="clear" w:color="auto" w:fill="auto"/>
          </w:tcPr>
          <w:p w14:paraId="782DE7EF" w14:textId="77777777" w:rsidR="00DE3E75" w:rsidRDefault="00DE3E75" w:rsidP="00FD0067"/>
        </w:tc>
      </w:tr>
      <w:tr w:rsidR="00DE3E75" w14:paraId="5A5571EA" w14:textId="77777777" w:rsidTr="00DD5F65">
        <w:trPr>
          <w:trHeight w:val="289"/>
        </w:trPr>
        <w:tc>
          <w:tcPr>
            <w:tcW w:w="4770" w:type="dxa"/>
            <w:shd w:val="clear" w:color="auto" w:fill="auto"/>
          </w:tcPr>
          <w:p w14:paraId="5431412E" w14:textId="77777777" w:rsidR="00DE3E75" w:rsidRDefault="00B724C7" w:rsidP="00FD0067">
            <w:pPr>
              <w:pStyle w:val="MatrixBullets"/>
            </w:pPr>
            <w:r>
              <w:t>7</w:t>
            </w:r>
            <w:r w:rsidR="00DE3E75">
              <w:t>g salt</w:t>
            </w:r>
          </w:p>
        </w:tc>
        <w:tc>
          <w:tcPr>
            <w:tcW w:w="4950" w:type="dxa"/>
            <w:vMerge/>
            <w:shd w:val="clear" w:color="auto" w:fill="auto"/>
          </w:tcPr>
          <w:p w14:paraId="009E775A" w14:textId="77777777" w:rsidR="00DE3E75" w:rsidRDefault="00DE3E75" w:rsidP="00FD0067"/>
        </w:tc>
      </w:tr>
      <w:tr w:rsidR="00DE3E75" w14:paraId="6562B1EB" w14:textId="77777777" w:rsidTr="00DD5F65">
        <w:trPr>
          <w:trHeight w:val="289"/>
        </w:trPr>
        <w:tc>
          <w:tcPr>
            <w:tcW w:w="4770" w:type="dxa"/>
            <w:shd w:val="clear" w:color="auto" w:fill="auto"/>
          </w:tcPr>
          <w:p w14:paraId="1AFFFD05" w14:textId="77777777" w:rsidR="00DE3E75" w:rsidRDefault="00B724C7" w:rsidP="00FD0067">
            <w:pPr>
              <w:pStyle w:val="MatrixBullets"/>
            </w:pPr>
            <w:r>
              <w:t>226</w:t>
            </w:r>
            <w:r w:rsidR="00DE3E75">
              <w:t>g butter, softened</w:t>
            </w:r>
          </w:p>
        </w:tc>
        <w:tc>
          <w:tcPr>
            <w:tcW w:w="4950" w:type="dxa"/>
            <w:vMerge/>
            <w:shd w:val="clear" w:color="auto" w:fill="auto"/>
          </w:tcPr>
          <w:p w14:paraId="699A740B" w14:textId="77777777" w:rsidR="00DE3E75" w:rsidRDefault="00DE3E75" w:rsidP="00FD0067"/>
        </w:tc>
      </w:tr>
      <w:tr w:rsidR="00DE3E75" w14:paraId="5E8684E6" w14:textId="77777777" w:rsidTr="00DD5F65">
        <w:trPr>
          <w:trHeight w:val="289"/>
        </w:trPr>
        <w:tc>
          <w:tcPr>
            <w:tcW w:w="4770" w:type="dxa"/>
            <w:shd w:val="clear" w:color="auto" w:fill="auto"/>
          </w:tcPr>
          <w:p w14:paraId="1650821B" w14:textId="77777777" w:rsidR="00DE3E75" w:rsidRDefault="00B724C7" w:rsidP="00FD0067">
            <w:pPr>
              <w:pStyle w:val="MatrixBullets"/>
            </w:pPr>
            <w:r>
              <w:t>147</w:t>
            </w:r>
            <w:r w:rsidR="00DE3E75">
              <w:t>g granulated sugar</w:t>
            </w:r>
          </w:p>
        </w:tc>
        <w:tc>
          <w:tcPr>
            <w:tcW w:w="4950" w:type="dxa"/>
            <w:vMerge/>
            <w:shd w:val="clear" w:color="auto" w:fill="auto"/>
          </w:tcPr>
          <w:p w14:paraId="299BF158" w14:textId="77777777" w:rsidR="00DE3E75" w:rsidRDefault="00DE3E75" w:rsidP="00FD0067"/>
        </w:tc>
      </w:tr>
      <w:tr w:rsidR="00DE3E75" w14:paraId="40FE052F" w14:textId="77777777" w:rsidTr="00DD5F65">
        <w:trPr>
          <w:trHeight w:val="289"/>
        </w:trPr>
        <w:tc>
          <w:tcPr>
            <w:tcW w:w="4770" w:type="dxa"/>
            <w:shd w:val="clear" w:color="auto" w:fill="auto"/>
          </w:tcPr>
          <w:p w14:paraId="69A553C7" w14:textId="77777777" w:rsidR="00DE3E75" w:rsidRDefault="00B724C7" w:rsidP="00FD0067">
            <w:pPr>
              <w:pStyle w:val="MatrixBullets"/>
            </w:pPr>
            <w:r>
              <w:t>185</w:t>
            </w:r>
            <w:r w:rsidR="00DE3E75">
              <w:t>g packed brown sugar</w:t>
            </w:r>
          </w:p>
        </w:tc>
        <w:tc>
          <w:tcPr>
            <w:tcW w:w="4950" w:type="dxa"/>
            <w:vMerge/>
            <w:shd w:val="clear" w:color="auto" w:fill="auto"/>
          </w:tcPr>
          <w:p w14:paraId="068BEC89" w14:textId="77777777" w:rsidR="00DE3E75" w:rsidRDefault="00DE3E75" w:rsidP="00FD0067"/>
        </w:tc>
      </w:tr>
      <w:tr w:rsidR="00DE3E75" w14:paraId="26AB8D9F" w14:textId="77777777" w:rsidTr="00DD5F65">
        <w:trPr>
          <w:trHeight w:val="289"/>
        </w:trPr>
        <w:tc>
          <w:tcPr>
            <w:tcW w:w="4770" w:type="dxa"/>
            <w:shd w:val="clear" w:color="auto" w:fill="auto"/>
          </w:tcPr>
          <w:p w14:paraId="6C19A580" w14:textId="77777777" w:rsidR="00DE3E75" w:rsidRDefault="00DE3E75" w:rsidP="00FD0067">
            <w:pPr>
              <w:pStyle w:val="MatrixBullets"/>
            </w:pPr>
            <w:r>
              <w:t>5ml vanilla extract</w:t>
            </w:r>
          </w:p>
        </w:tc>
        <w:tc>
          <w:tcPr>
            <w:tcW w:w="4950" w:type="dxa"/>
            <w:vMerge/>
            <w:shd w:val="clear" w:color="auto" w:fill="auto"/>
          </w:tcPr>
          <w:p w14:paraId="2EEF2001" w14:textId="77777777" w:rsidR="00DE3E75" w:rsidRDefault="00DE3E75" w:rsidP="00FD0067"/>
        </w:tc>
      </w:tr>
      <w:tr w:rsidR="00DE3E75" w14:paraId="759E4A54" w14:textId="77777777" w:rsidTr="00DD5F65">
        <w:trPr>
          <w:trHeight w:val="289"/>
        </w:trPr>
        <w:tc>
          <w:tcPr>
            <w:tcW w:w="4770" w:type="dxa"/>
            <w:shd w:val="clear" w:color="auto" w:fill="auto"/>
          </w:tcPr>
          <w:p w14:paraId="1E64DCA3" w14:textId="77777777" w:rsidR="00DE3E75" w:rsidRDefault="00B724C7" w:rsidP="00FD0067">
            <w:pPr>
              <w:pStyle w:val="MatrixBullets"/>
            </w:pPr>
            <w:r>
              <w:t>118ml egg substitute</w:t>
            </w:r>
          </w:p>
        </w:tc>
        <w:tc>
          <w:tcPr>
            <w:tcW w:w="4950" w:type="dxa"/>
            <w:vMerge/>
            <w:shd w:val="clear" w:color="auto" w:fill="auto"/>
          </w:tcPr>
          <w:p w14:paraId="1E7124D2" w14:textId="77777777" w:rsidR="00DE3E75" w:rsidRDefault="00DE3E75" w:rsidP="00FD0067"/>
        </w:tc>
      </w:tr>
      <w:tr w:rsidR="00DE3E75" w14:paraId="53ACA6E3" w14:textId="77777777" w:rsidTr="00DD5F65">
        <w:trPr>
          <w:trHeight w:val="289"/>
        </w:trPr>
        <w:tc>
          <w:tcPr>
            <w:tcW w:w="4770" w:type="dxa"/>
            <w:shd w:val="clear" w:color="auto" w:fill="auto"/>
          </w:tcPr>
          <w:p w14:paraId="549661A4" w14:textId="77777777" w:rsidR="00DE3E75" w:rsidRPr="00DD5F65" w:rsidRDefault="00DE3E75" w:rsidP="00FD0067">
            <w:pPr>
              <w:pStyle w:val="MatrixBullets"/>
              <w:rPr>
                <w:strike/>
              </w:rPr>
            </w:pPr>
            <w:r w:rsidRPr="00DD5F65">
              <w:rPr>
                <w:strike/>
              </w:rPr>
              <w:t>475g semi-sweet chocolate morsels</w:t>
            </w:r>
          </w:p>
        </w:tc>
        <w:tc>
          <w:tcPr>
            <w:tcW w:w="4950" w:type="dxa"/>
            <w:vMerge/>
            <w:shd w:val="clear" w:color="auto" w:fill="auto"/>
          </w:tcPr>
          <w:p w14:paraId="282CA46D" w14:textId="77777777" w:rsidR="00DE3E75" w:rsidRDefault="00DE3E75" w:rsidP="00FD0067"/>
        </w:tc>
      </w:tr>
    </w:tbl>
    <w:p w14:paraId="218B42A2" w14:textId="77777777" w:rsidR="00DE3E75" w:rsidRPr="001B149D" w:rsidRDefault="00DE3E75" w:rsidP="00DE3E75"/>
    <w:p w14:paraId="76881777" w14:textId="77777777" w:rsidR="00DE3E75" w:rsidRPr="007931DF" w:rsidRDefault="00BB690D" w:rsidP="00DE3E75">
      <w:pPr>
        <w:pStyle w:val="ActivityBodyBold"/>
      </w:pPr>
      <w:r>
        <w:t xml:space="preserve">Part One – Researching </w:t>
      </w:r>
      <w:r w:rsidR="00DE3E75">
        <w:t>Substitutions</w:t>
      </w:r>
    </w:p>
    <w:p w14:paraId="5DF92F88" w14:textId="77777777" w:rsidR="00DE3E75" w:rsidRDefault="00DE3E75" w:rsidP="00DE3E75">
      <w:pPr>
        <w:pStyle w:val="ActivityNumbers"/>
      </w:pPr>
      <w:r>
        <w:t xml:space="preserve">Research </w:t>
      </w:r>
      <w:r w:rsidR="00B724C7">
        <w:t>your groups’ assigned ingredient</w:t>
      </w:r>
      <w:r>
        <w:t>. Find three acceptable substitutions for the assigned ingredient. For instance, instead of chocolate morsels your group substitutes peanut butter morsels. Keep in mind, leaving the ingredient out is a substitution if you can remove the assigned ingredient and still have an accept</w:t>
      </w:r>
      <w:r w:rsidR="00BB690D">
        <w:t>able variation of</w:t>
      </w:r>
      <w:r>
        <w:t xml:space="preserve"> cookies.</w:t>
      </w:r>
    </w:p>
    <w:tbl>
      <w:tblPr>
        <w:tblW w:w="5670" w:type="dxa"/>
        <w:tblInd w:w="1908" w:type="dxa"/>
        <w:tblLook w:val="04A0" w:firstRow="1" w:lastRow="0" w:firstColumn="1" w:lastColumn="0" w:noHBand="0" w:noVBand="1"/>
      </w:tblPr>
      <w:tblGrid>
        <w:gridCol w:w="2010"/>
        <w:gridCol w:w="1860"/>
        <w:gridCol w:w="1800"/>
      </w:tblGrid>
      <w:tr w:rsidR="00DD5F65" w:rsidRPr="008F0E13" w14:paraId="7C63BA17" w14:textId="77777777" w:rsidTr="00DD5F65">
        <w:trPr>
          <w:trHeight w:val="272"/>
        </w:trPr>
        <w:tc>
          <w:tcPr>
            <w:tcW w:w="2010" w:type="dxa"/>
            <w:shd w:val="clear" w:color="auto" w:fill="auto"/>
          </w:tcPr>
          <w:p w14:paraId="3BA165A0" w14:textId="77777777" w:rsidR="00DE3E75" w:rsidRPr="008F0E13" w:rsidRDefault="00DE3E75" w:rsidP="00FD0067">
            <w:pPr>
              <w:pStyle w:val="MatrixBullets"/>
            </w:pPr>
            <w:r w:rsidRPr="008F0E13">
              <w:t>Flour</w:t>
            </w:r>
          </w:p>
        </w:tc>
        <w:tc>
          <w:tcPr>
            <w:tcW w:w="1860" w:type="dxa"/>
            <w:shd w:val="clear" w:color="auto" w:fill="auto"/>
          </w:tcPr>
          <w:p w14:paraId="39C47036" w14:textId="77777777" w:rsidR="00DE3E75" w:rsidRPr="008F0E13" w:rsidRDefault="00DE3E75" w:rsidP="00FD0067">
            <w:pPr>
              <w:pStyle w:val="MatrixBullets"/>
            </w:pPr>
            <w:r w:rsidRPr="008F0E13">
              <w:t>Baking soda</w:t>
            </w:r>
          </w:p>
        </w:tc>
        <w:tc>
          <w:tcPr>
            <w:tcW w:w="1800" w:type="dxa"/>
            <w:shd w:val="clear" w:color="auto" w:fill="auto"/>
          </w:tcPr>
          <w:p w14:paraId="40118D3A" w14:textId="77777777" w:rsidR="00DE3E75" w:rsidRPr="008F0E13" w:rsidRDefault="00DE3E75" w:rsidP="00FD0067">
            <w:pPr>
              <w:pStyle w:val="MatrixBullets"/>
            </w:pPr>
            <w:r w:rsidRPr="008F0E13">
              <w:t>Butter</w:t>
            </w:r>
          </w:p>
        </w:tc>
      </w:tr>
      <w:tr w:rsidR="00DD5F65" w:rsidRPr="008F0E13" w14:paraId="253233A0" w14:textId="77777777" w:rsidTr="00DD5F65">
        <w:trPr>
          <w:trHeight w:val="272"/>
        </w:trPr>
        <w:tc>
          <w:tcPr>
            <w:tcW w:w="2010" w:type="dxa"/>
            <w:shd w:val="clear" w:color="auto" w:fill="auto"/>
          </w:tcPr>
          <w:p w14:paraId="18E70443" w14:textId="77777777" w:rsidR="00DE3E75" w:rsidRPr="008F0E13" w:rsidRDefault="00DE3E75" w:rsidP="00FD0067">
            <w:pPr>
              <w:pStyle w:val="MatrixBullets"/>
            </w:pPr>
            <w:r w:rsidRPr="008F0E13">
              <w:t>Eggs</w:t>
            </w:r>
          </w:p>
        </w:tc>
        <w:tc>
          <w:tcPr>
            <w:tcW w:w="1860" w:type="dxa"/>
            <w:shd w:val="clear" w:color="auto" w:fill="auto"/>
          </w:tcPr>
          <w:p w14:paraId="719B3436" w14:textId="77777777" w:rsidR="00DE3E75" w:rsidRPr="008F0E13" w:rsidRDefault="00DE3E75" w:rsidP="00FD0067">
            <w:pPr>
              <w:pStyle w:val="MatrixBullets"/>
            </w:pPr>
            <w:r w:rsidRPr="008F0E13">
              <w:t>Sugar</w:t>
            </w:r>
          </w:p>
        </w:tc>
        <w:tc>
          <w:tcPr>
            <w:tcW w:w="1800" w:type="dxa"/>
            <w:shd w:val="clear" w:color="auto" w:fill="auto"/>
          </w:tcPr>
          <w:p w14:paraId="6A2EEC75" w14:textId="77777777" w:rsidR="00DE3E75" w:rsidRPr="006C6497" w:rsidRDefault="00DE3E75" w:rsidP="00FD0067"/>
        </w:tc>
      </w:tr>
    </w:tbl>
    <w:p w14:paraId="3C5AD0EB" w14:textId="77777777" w:rsidR="00DE3E75" w:rsidRDefault="00BB690D" w:rsidP="00DE3E75">
      <w:pPr>
        <w:pStyle w:val="ActivityNumbers"/>
      </w:pPr>
      <w:r>
        <w:t xml:space="preserve">In your </w:t>
      </w:r>
      <w:r w:rsidRPr="00BB690D">
        <w:rPr>
          <w:rStyle w:val="Italic"/>
        </w:rPr>
        <w:t>Laboratory Notebook</w:t>
      </w:r>
      <w:r>
        <w:t>, d</w:t>
      </w:r>
      <w:r w:rsidR="00DE3E75">
        <w:t>evelop a protocol for preparing the recipe as written and with</w:t>
      </w:r>
      <w:r>
        <w:t xml:space="preserve"> substitute ingredients</w:t>
      </w:r>
      <w:r w:rsidR="00DE3E75">
        <w:t>. I</w:t>
      </w:r>
      <w:bookmarkStart w:id="0" w:name="_GoBack"/>
      <w:bookmarkEnd w:id="0"/>
      <w:r w:rsidR="00DE3E75">
        <w:t>nclude a sensory evaluation for the final product. Your group must have a control (original ingredient) and three substitutions.</w:t>
      </w:r>
    </w:p>
    <w:p w14:paraId="030D8CE9" w14:textId="77777777" w:rsidR="00DE3E75" w:rsidRDefault="00DE3E75" w:rsidP="00DE3E75">
      <w:pPr>
        <w:pStyle w:val="ActivityNumbers"/>
      </w:pPr>
      <w:r>
        <w:t>Divide the group i</w:t>
      </w:r>
      <w:r w:rsidR="00BB690D">
        <w:t>nto pairs,</w:t>
      </w:r>
      <w:r>
        <w:t xml:space="preserve"> each pair </w:t>
      </w:r>
      <w:r w:rsidR="00BB690D">
        <w:t xml:space="preserve">will </w:t>
      </w:r>
      <w:r>
        <w:t>prepare a</w:t>
      </w:r>
      <w:r w:rsidR="00BB690D">
        <w:t xml:space="preserve"> 1/4</w:t>
      </w:r>
      <w:r>
        <w:t xml:space="preserve"> batch of cookies using two of the four ingredients.</w:t>
      </w:r>
    </w:p>
    <w:p w14:paraId="39E36956" w14:textId="77777777" w:rsidR="00DE3E75" w:rsidRPr="00885615" w:rsidRDefault="00DE3E75" w:rsidP="00DE3E75"/>
    <w:p w14:paraId="644CE5E7" w14:textId="77777777" w:rsidR="00DE3E75" w:rsidRDefault="00BB690D" w:rsidP="00DE3E75">
      <w:pPr>
        <w:pStyle w:val="ActivityBodyBold"/>
      </w:pPr>
      <w:r>
        <w:t>Part Two – Producing</w:t>
      </w:r>
      <w:r w:rsidR="00DE3E75">
        <w:t xml:space="preserve"> Cookies</w:t>
      </w:r>
    </w:p>
    <w:p w14:paraId="751CC1B5" w14:textId="3E375141" w:rsidR="00DE3E75" w:rsidRDefault="00DE3E75" w:rsidP="00DE3E75">
      <w:pPr>
        <w:pStyle w:val="ActivityNumbers"/>
        <w:numPr>
          <w:ilvl w:val="0"/>
          <w:numId w:val="9"/>
        </w:numPr>
      </w:pPr>
      <w:r>
        <w:t xml:space="preserve">Working </w:t>
      </w:r>
      <w:r w:rsidR="00BB690D">
        <w:t>in pairs, divide the recipe in 1/4</w:t>
      </w:r>
      <w:r>
        <w:t>.</w:t>
      </w:r>
      <w:r w:rsidR="00763B83">
        <w:t xml:space="preserve"> You and your partner will be responsible for two of the </w:t>
      </w:r>
      <w:r w:rsidR="00E50E20">
        <w:t>required b</w:t>
      </w:r>
      <w:r w:rsidR="00763B83">
        <w:t>atches.</w:t>
      </w:r>
    </w:p>
    <w:p w14:paraId="164204DD" w14:textId="77777777" w:rsidR="00DE3E75" w:rsidRDefault="00DE3E75" w:rsidP="00DE3E75">
      <w:pPr>
        <w:pStyle w:val="ActivityNumbers"/>
        <w:numPr>
          <w:ilvl w:val="0"/>
          <w:numId w:val="9"/>
        </w:numPr>
      </w:pPr>
      <w:r>
        <w:t xml:space="preserve">When your group meets, </w:t>
      </w:r>
      <w:r w:rsidR="00BB690D">
        <w:t>you will have four 1/4</w:t>
      </w:r>
      <w:r>
        <w:t xml:space="preserve"> batches of cookies, one control and three substitutions.</w:t>
      </w:r>
    </w:p>
    <w:p w14:paraId="7DC14ADA" w14:textId="77777777" w:rsidR="00DE3E75" w:rsidRDefault="00DE3E75" w:rsidP="00DE3E75">
      <w:pPr>
        <w:pStyle w:val="ActivityNumbers"/>
      </w:pPr>
      <w:r>
        <w:t xml:space="preserve">Conduct your protocol and sensory evaluation. Record the observations in your </w:t>
      </w:r>
      <w:r w:rsidRPr="00930DFA">
        <w:rPr>
          <w:rStyle w:val="Italic"/>
        </w:rPr>
        <w:t>Laboratory Notebook</w:t>
      </w:r>
      <w:r>
        <w:t>.</w:t>
      </w:r>
    </w:p>
    <w:p w14:paraId="7B6192B7" w14:textId="77777777" w:rsidR="00DE3E75" w:rsidRDefault="00DE3E75" w:rsidP="00DE3E75">
      <w:pPr>
        <w:pStyle w:val="ActivityNumbers"/>
      </w:pPr>
      <w:r>
        <w:t>On a plain piece of 8.5”x11” piece of paper, write a conclusion discussing your results.</w:t>
      </w:r>
    </w:p>
    <w:p w14:paraId="69466AB1" w14:textId="77777777" w:rsidR="00DE3E75" w:rsidRDefault="00DE3E75" w:rsidP="00DE3E75">
      <w:pPr>
        <w:pStyle w:val="ActivityNumbers"/>
      </w:pPr>
      <w:r>
        <w:t>Display your cookies, data, and conclusions at your workspace for the groups to observe.</w:t>
      </w:r>
    </w:p>
    <w:p w14:paraId="4D77FE03" w14:textId="77777777" w:rsidR="00DE3E75" w:rsidRDefault="00DE3E75" w:rsidP="00DE3E75">
      <w:pPr>
        <w:pStyle w:val="ActivityNumbers"/>
      </w:pPr>
      <w:r>
        <w:t>Your teacher will facil</w:t>
      </w:r>
      <w:r w:rsidR="00103898">
        <w:t>itate a gallery walk. S</w:t>
      </w:r>
      <w:r>
        <w:t xml:space="preserve">ummarize the results of each display in your </w:t>
      </w:r>
      <w:r w:rsidRPr="005C7E92">
        <w:rPr>
          <w:rStyle w:val="Italic"/>
        </w:rPr>
        <w:t>Laboratory Notebook</w:t>
      </w:r>
      <w:r>
        <w:t>.</w:t>
      </w:r>
    </w:p>
    <w:p w14:paraId="0F58A0A5" w14:textId="77777777" w:rsidR="00DE3E75" w:rsidRDefault="00DE3E75" w:rsidP="00DE3E75"/>
    <w:p w14:paraId="60C151BB" w14:textId="77777777" w:rsidR="00DE3E75" w:rsidRDefault="00DE3E75" w:rsidP="00DE3E75">
      <w:pPr>
        <w:pStyle w:val="ActivitySection"/>
      </w:pPr>
      <w:r>
        <w:t>Conclusion</w:t>
      </w:r>
    </w:p>
    <w:p w14:paraId="73695F5A" w14:textId="77777777" w:rsidR="00DE3E75" w:rsidRDefault="00DE3E75" w:rsidP="007D1CA4">
      <w:pPr>
        <w:pStyle w:val="ActivityNumbers"/>
        <w:numPr>
          <w:ilvl w:val="0"/>
          <w:numId w:val="13"/>
        </w:numPr>
      </w:pPr>
      <w:r>
        <w:t>What was your assigned ingredient? List the three substitutions. Which substitution produced the best results? Explain.</w:t>
      </w:r>
    </w:p>
    <w:p w14:paraId="2C7BF988" w14:textId="77777777" w:rsidR="00DE3E75" w:rsidRDefault="00DE3E75" w:rsidP="00DE3E75">
      <w:pPr>
        <w:pStyle w:val="ActivityNumbers"/>
        <w:numPr>
          <w:ilvl w:val="0"/>
          <w:numId w:val="9"/>
        </w:numPr>
      </w:pPr>
      <w:r>
        <w:t>Which substitution changed the cookie the least? Which substitution changed the cookie the most?</w:t>
      </w:r>
    </w:p>
    <w:p w14:paraId="2B20975F" w14:textId="77777777" w:rsidR="00DE3E75" w:rsidRDefault="00DE3E75" w:rsidP="00DE3E75">
      <w:pPr>
        <w:pStyle w:val="ActivityNumbers"/>
        <w:numPr>
          <w:ilvl w:val="0"/>
          <w:numId w:val="9"/>
        </w:numPr>
      </w:pPr>
      <w:r>
        <w:t>What sensory characteristics if any were changed with the ingredients that your group substituted? How did you determine differences?</w:t>
      </w:r>
    </w:p>
    <w:p w14:paraId="1C5BDD7F" w14:textId="77777777" w:rsidR="00210996" w:rsidRPr="002C5E76" w:rsidRDefault="00DE3E75" w:rsidP="00DE3E75">
      <w:pPr>
        <w:pStyle w:val="ActivityNumbers"/>
        <w:numPr>
          <w:ilvl w:val="0"/>
          <w:numId w:val="9"/>
        </w:numPr>
      </w:pPr>
      <w:r>
        <w:t>During the gallery walk, you examined four ingredients and possible substitutions in addition to the ingredient you used. Which ingredients would you use to develop a perfect chocolate chip cookie? Explain.</w:t>
      </w:r>
    </w:p>
    <w:sectPr w:rsidR="00210996" w:rsidRPr="002C5E76"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3DFEF" w14:textId="77777777" w:rsidR="005822CA" w:rsidRDefault="005822CA">
      <w:r>
        <w:separator/>
      </w:r>
    </w:p>
  </w:endnote>
  <w:endnote w:type="continuationSeparator" w:id="0">
    <w:p w14:paraId="478D0539" w14:textId="77777777" w:rsidR="005822CA" w:rsidRDefault="0058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40504198" w14:textId="77777777" w:rsidTr="00157884">
      <w:tc>
        <w:tcPr>
          <w:tcW w:w="4968" w:type="dxa"/>
          <w:shd w:val="clear" w:color="auto" w:fill="F2F2F2"/>
        </w:tcPr>
        <w:p w14:paraId="7AC13DAB"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267B9D0" w14:textId="77777777" w:rsidR="00E03370" w:rsidRDefault="003B7DE8" w:rsidP="00E03370">
          <w:pPr>
            <w:pStyle w:val="Footer"/>
          </w:pPr>
          <w:r>
            <w:t>FSS</w:t>
          </w:r>
          <w:r w:rsidR="00E03370" w:rsidRPr="003B0686">
            <w:t xml:space="preserve"> – Activity </w:t>
          </w:r>
          <w:r w:rsidR="00D23827">
            <w:t>2.1.6 Ingredient Swap</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3708A3">
            <w:rPr>
              <w:rStyle w:val="PageNumber"/>
              <w:rFonts w:cs="Arial"/>
              <w:noProof/>
              <w:szCs w:val="20"/>
            </w:rPr>
            <w:t>3</w:t>
          </w:r>
          <w:r w:rsidR="00E03370" w:rsidRPr="007F0280">
            <w:rPr>
              <w:rStyle w:val="PageNumber"/>
              <w:rFonts w:cs="Arial"/>
              <w:szCs w:val="20"/>
            </w:rPr>
            <w:fldChar w:fldCharType="end"/>
          </w:r>
        </w:p>
      </w:tc>
    </w:tr>
  </w:tbl>
  <w:p w14:paraId="61F146A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5E016E5F" w14:textId="77777777" w:rsidTr="00FD43FB">
      <w:tc>
        <w:tcPr>
          <w:tcW w:w="4968" w:type="dxa"/>
          <w:shd w:val="clear" w:color="auto" w:fill="F2F2F2"/>
        </w:tcPr>
        <w:p w14:paraId="51E0CFD7"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3892422C" w14:textId="77777777" w:rsidR="003B0686" w:rsidRDefault="00627274" w:rsidP="00AA52A7">
          <w:pPr>
            <w:pStyle w:val="Footer"/>
          </w:pPr>
          <w:r>
            <w:t>FSS</w:t>
          </w:r>
          <w:r w:rsidR="003B0686" w:rsidRPr="003B0686">
            <w:t xml:space="preserve"> – Activity </w:t>
          </w:r>
          <w:r w:rsidR="00D23827">
            <w:t>2.1.6 Ingredient Swap</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113928">
            <w:rPr>
              <w:rStyle w:val="PageNumber"/>
              <w:rFonts w:cs="Arial"/>
              <w:noProof/>
              <w:szCs w:val="20"/>
            </w:rPr>
            <w:t>2</w:t>
          </w:r>
          <w:r w:rsidR="003B0686" w:rsidRPr="00E03370">
            <w:rPr>
              <w:rStyle w:val="PageNumber"/>
              <w:rFonts w:cs="Arial"/>
              <w:szCs w:val="20"/>
            </w:rPr>
            <w:fldChar w:fldCharType="end"/>
          </w:r>
        </w:p>
      </w:tc>
    </w:tr>
  </w:tbl>
  <w:p w14:paraId="77F40AED"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2BC5F" w14:textId="77777777" w:rsidR="005822CA" w:rsidRDefault="005822CA">
      <w:r>
        <w:separator/>
      </w:r>
    </w:p>
  </w:footnote>
  <w:footnote w:type="continuationSeparator" w:id="0">
    <w:p w14:paraId="1058E44A" w14:textId="77777777" w:rsidR="005822CA" w:rsidRDefault="00582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AE468"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1EB13"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D5B0" w14:textId="77777777" w:rsidR="00B724C7" w:rsidRDefault="00B724C7"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1.55pt;height:11.55pt" o:bullet="t">
        <v:imagedata r:id="rId1" o:title="mso1DB"/>
      </v:shape>
    </w:pict>
  </w:numPicBullet>
  <w:numPicBullet w:numPicBulletId="1">
    <w:pict>
      <v:shape id="_x0000_i1155"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3E75"/>
    <w:rsid w:val="00004D44"/>
    <w:rsid w:val="00023EF4"/>
    <w:rsid w:val="0006381D"/>
    <w:rsid w:val="000643C4"/>
    <w:rsid w:val="00095B65"/>
    <w:rsid w:val="000C04E3"/>
    <w:rsid w:val="000E30CE"/>
    <w:rsid w:val="00103898"/>
    <w:rsid w:val="00113928"/>
    <w:rsid w:val="00120DA8"/>
    <w:rsid w:val="00125FE3"/>
    <w:rsid w:val="00130CC6"/>
    <w:rsid w:val="00140531"/>
    <w:rsid w:val="00145A60"/>
    <w:rsid w:val="001522F9"/>
    <w:rsid w:val="00153705"/>
    <w:rsid w:val="00157884"/>
    <w:rsid w:val="00164A78"/>
    <w:rsid w:val="00186EA4"/>
    <w:rsid w:val="001C5732"/>
    <w:rsid w:val="001D3468"/>
    <w:rsid w:val="001E706D"/>
    <w:rsid w:val="001F5964"/>
    <w:rsid w:val="00210996"/>
    <w:rsid w:val="00213347"/>
    <w:rsid w:val="002212A2"/>
    <w:rsid w:val="00230246"/>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48A0"/>
    <w:rsid w:val="003574C4"/>
    <w:rsid w:val="003708A3"/>
    <w:rsid w:val="00393501"/>
    <w:rsid w:val="00395386"/>
    <w:rsid w:val="003A2FD6"/>
    <w:rsid w:val="003B0686"/>
    <w:rsid w:val="003B7DE8"/>
    <w:rsid w:val="003E2BBD"/>
    <w:rsid w:val="003E7BD2"/>
    <w:rsid w:val="00403D91"/>
    <w:rsid w:val="0041298F"/>
    <w:rsid w:val="0041647F"/>
    <w:rsid w:val="0042007E"/>
    <w:rsid w:val="004434D0"/>
    <w:rsid w:val="0048295B"/>
    <w:rsid w:val="004A44E1"/>
    <w:rsid w:val="004B1465"/>
    <w:rsid w:val="004B1A28"/>
    <w:rsid w:val="004C09EA"/>
    <w:rsid w:val="004C1D05"/>
    <w:rsid w:val="005016DB"/>
    <w:rsid w:val="005023D7"/>
    <w:rsid w:val="005328FF"/>
    <w:rsid w:val="00537CA6"/>
    <w:rsid w:val="005460BE"/>
    <w:rsid w:val="00546966"/>
    <w:rsid w:val="00581DD4"/>
    <w:rsid w:val="005822CA"/>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44452"/>
    <w:rsid w:val="00763431"/>
    <w:rsid w:val="00763B83"/>
    <w:rsid w:val="0076778F"/>
    <w:rsid w:val="0077472E"/>
    <w:rsid w:val="007925F0"/>
    <w:rsid w:val="007A36E5"/>
    <w:rsid w:val="007A566D"/>
    <w:rsid w:val="007B2671"/>
    <w:rsid w:val="007C2998"/>
    <w:rsid w:val="007D1CA4"/>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5647F"/>
    <w:rsid w:val="00A70C87"/>
    <w:rsid w:val="00A82C3B"/>
    <w:rsid w:val="00A856C3"/>
    <w:rsid w:val="00AA52A7"/>
    <w:rsid w:val="00AC1398"/>
    <w:rsid w:val="00AC6CF6"/>
    <w:rsid w:val="00AE0075"/>
    <w:rsid w:val="00AF47E6"/>
    <w:rsid w:val="00B032F1"/>
    <w:rsid w:val="00B05D83"/>
    <w:rsid w:val="00B43C31"/>
    <w:rsid w:val="00B45B73"/>
    <w:rsid w:val="00B541ED"/>
    <w:rsid w:val="00B724C7"/>
    <w:rsid w:val="00B836E8"/>
    <w:rsid w:val="00B94588"/>
    <w:rsid w:val="00BB056A"/>
    <w:rsid w:val="00BB690D"/>
    <w:rsid w:val="00BD7B24"/>
    <w:rsid w:val="00BE2F3A"/>
    <w:rsid w:val="00BF2C89"/>
    <w:rsid w:val="00C03055"/>
    <w:rsid w:val="00C33247"/>
    <w:rsid w:val="00C412F9"/>
    <w:rsid w:val="00C53150"/>
    <w:rsid w:val="00C615E1"/>
    <w:rsid w:val="00C94E10"/>
    <w:rsid w:val="00CA427F"/>
    <w:rsid w:val="00CB08DF"/>
    <w:rsid w:val="00CC21A3"/>
    <w:rsid w:val="00CE1E13"/>
    <w:rsid w:val="00CE1E34"/>
    <w:rsid w:val="00CF6E1D"/>
    <w:rsid w:val="00D23827"/>
    <w:rsid w:val="00D26462"/>
    <w:rsid w:val="00D27120"/>
    <w:rsid w:val="00D449A4"/>
    <w:rsid w:val="00D813DD"/>
    <w:rsid w:val="00D83D7D"/>
    <w:rsid w:val="00D9030F"/>
    <w:rsid w:val="00DC3376"/>
    <w:rsid w:val="00DD3B69"/>
    <w:rsid w:val="00DD5F65"/>
    <w:rsid w:val="00DE2030"/>
    <w:rsid w:val="00DE2572"/>
    <w:rsid w:val="00DE3E75"/>
    <w:rsid w:val="00DE51D2"/>
    <w:rsid w:val="00E02AFD"/>
    <w:rsid w:val="00E03370"/>
    <w:rsid w:val="00E0723A"/>
    <w:rsid w:val="00E33390"/>
    <w:rsid w:val="00E430F2"/>
    <w:rsid w:val="00E50E20"/>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7C7CE"/>
  <w15:chartTrackingRefBased/>
  <w15:docId w15:val="{C8D41436-4554-443B-8BFD-29ABD23C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2</TotalTime>
  <Pages>2</Pages>
  <Words>663</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Activity 2.1.6 Ingredient Swap</vt:lpstr>
    </vt:vector>
  </TitlesOfParts>
  <Manager>Dan Jansen</Manager>
  <Company>Curriculum for Agricultural Science Education</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2.1.6 Ingredient Swap</dc:title>
  <dc:subject>FSS - Unit 2 - Lesson 2.1 Influence of Nutrients in Food</dc:subject>
  <dc:creator>Leslie Fairchild</dc:creator>
  <cp:keywords/>
  <dc:description/>
  <cp:lastModifiedBy>Marlene Jansen</cp:lastModifiedBy>
  <cp:revision>3</cp:revision>
  <cp:lastPrinted>2014-03-03T20:17:00Z</cp:lastPrinted>
  <dcterms:created xsi:type="dcterms:W3CDTF">2015-06-20T18:11:00Z</dcterms:created>
  <dcterms:modified xsi:type="dcterms:W3CDTF">2015-08-31T14:51:00Z</dcterms:modified>
</cp:coreProperties>
</file>